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44E75" w14:textId="77777777" w:rsidR="009D341D" w:rsidRDefault="009D341D" w:rsidP="009D341D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John PYKERELL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fl.1507)</w:t>
      </w:r>
    </w:p>
    <w:p w14:paraId="6592C647" w14:textId="77777777" w:rsidR="009D341D" w:rsidRDefault="009D341D" w:rsidP="009D341D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Haveringland</w:t>
      </w:r>
      <w:proofErr w:type="spellEnd"/>
      <w:r>
        <w:rPr>
          <w:rStyle w:val="s1"/>
        </w:rPr>
        <w:t>, Norfolk.</w:t>
      </w:r>
    </w:p>
    <w:p w14:paraId="4ACD8196" w14:textId="77777777" w:rsidR="009D341D" w:rsidRDefault="009D341D" w:rsidP="009D341D">
      <w:pPr>
        <w:pStyle w:val="NoSpacing"/>
        <w:tabs>
          <w:tab w:val="left" w:pos="720"/>
        </w:tabs>
        <w:rPr>
          <w:rStyle w:val="s1"/>
        </w:rPr>
      </w:pPr>
    </w:p>
    <w:p w14:paraId="48F131A1" w14:textId="77777777" w:rsidR="009D341D" w:rsidRDefault="009D341D" w:rsidP="009D341D">
      <w:pPr>
        <w:pStyle w:val="NoSpacing"/>
        <w:tabs>
          <w:tab w:val="left" w:pos="720"/>
        </w:tabs>
        <w:rPr>
          <w:rStyle w:val="s1"/>
        </w:rPr>
      </w:pPr>
    </w:p>
    <w:p w14:paraId="6809DB08" w14:textId="77777777" w:rsidR="009D341D" w:rsidRDefault="009D341D" w:rsidP="009D341D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He made his Will.</w:t>
      </w:r>
    </w:p>
    <w:p w14:paraId="5D24B12C" w14:textId="77777777" w:rsidR="009D341D" w:rsidRDefault="009D341D" w:rsidP="009D341D">
      <w:pPr>
        <w:pStyle w:val="NoSpacing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Spyltymber</w:t>
      </w:r>
      <w:proofErr w:type="spellEnd"/>
      <w:r>
        <w:rPr>
          <w:rStyle w:val="s1"/>
        </w:rPr>
        <w:t xml:space="preserve"> 36)</w:t>
      </w:r>
    </w:p>
    <w:p w14:paraId="63ADDB12" w14:textId="77777777" w:rsidR="009D341D" w:rsidRDefault="009D341D" w:rsidP="009D341D">
      <w:pPr>
        <w:pStyle w:val="NoSpacing"/>
        <w:tabs>
          <w:tab w:val="left" w:pos="720"/>
        </w:tabs>
        <w:rPr>
          <w:rStyle w:val="s1"/>
        </w:rPr>
      </w:pPr>
    </w:p>
    <w:p w14:paraId="1FBA2592" w14:textId="77777777" w:rsidR="009D341D" w:rsidRDefault="009D341D" w:rsidP="009D341D">
      <w:pPr>
        <w:pStyle w:val="NoSpacing"/>
        <w:tabs>
          <w:tab w:val="left" w:pos="720"/>
        </w:tabs>
        <w:rPr>
          <w:rStyle w:val="s1"/>
        </w:rPr>
      </w:pPr>
    </w:p>
    <w:p w14:paraId="43401852" w14:textId="77777777" w:rsidR="009D341D" w:rsidRDefault="009D341D" w:rsidP="009D341D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29 March 2021</w:t>
      </w:r>
    </w:p>
    <w:p w14:paraId="6CC6408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BB97B" w14:textId="77777777" w:rsidR="009D341D" w:rsidRDefault="009D341D" w:rsidP="009139A6">
      <w:r>
        <w:separator/>
      </w:r>
    </w:p>
  </w:endnote>
  <w:endnote w:type="continuationSeparator" w:id="0">
    <w:p w14:paraId="4FDEA556" w14:textId="77777777" w:rsidR="009D341D" w:rsidRDefault="009D34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768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B3DA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50F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5AE9F" w14:textId="77777777" w:rsidR="009D341D" w:rsidRDefault="009D341D" w:rsidP="009139A6">
      <w:r>
        <w:separator/>
      </w:r>
    </w:p>
  </w:footnote>
  <w:footnote w:type="continuationSeparator" w:id="0">
    <w:p w14:paraId="735E30EF" w14:textId="77777777" w:rsidR="009D341D" w:rsidRDefault="009D34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81C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524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6E1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41D"/>
    <w:rsid w:val="000666E0"/>
    <w:rsid w:val="002510B7"/>
    <w:rsid w:val="005C130B"/>
    <w:rsid w:val="00826F5C"/>
    <w:rsid w:val="009139A6"/>
    <w:rsid w:val="009448BB"/>
    <w:rsid w:val="009D341D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EDF31"/>
  <w15:chartTrackingRefBased/>
  <w15:docId w15:val="{531A238C-3A5B-4634-AFE8-B06BF25A1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D341D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9D341D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2021-05-29T20:43:00Z</dcterms:created>
  <dcterms:modified xsi:type="dcterms:W3CDTF">2021-05-29T20:45:00Z</dcterms:modified>
</cp:coreProperties>
</file>